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5235A" w14:textId="4D4DA3F3" w:rsidR="00F56ED0" w:rsidRPr="00CD5A36" w:rsidRDefault="00F56ED0" w:rsidP="00F56ED0">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DB0E50">
        <w:rPr>
          <w:rFonts w:cs="Arial"/>
          <w:sz w:val="24"/>
          <w:szCs w:val="24"/>
        </w:rPr>
        <w:t>10692</w:t>
      </w:r>
    </w:p>
    <w:p w14:paraId="4A09F555" w14:textId="77777777" w:rsidR="00F56ED0" w:rsidRPr="00CD5A36" w:rsidRDefault="00F56ED0" w:rsidP="00F56ED0">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8E69EA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3634D" w:rsidRPr="0033634D">
        <w:rPr>
          <w:rFonts w:ascii="Arial" w:hAnsi="Arial" w:cs="Arial"/>
          <w:b/>
          <w:lang w:val="en-US"/>
        </w:rPr>
        <w:t>On system parameters for the lower 6GHz NR unlicensed operation</w:t>
      </w:r>
    </w:p>
    <w:p w14:paraId="0AD5CA5A" w14:textId="4EF7DFF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4D334B">
        <w:rPr>
          <w:rFonts w:ascii="Arial" w:hAnsi="Arial" w:cs="Arial"/>
          <w:lang w:val="en-US"/>
        </w:rPr>
        <w:t>8</w:t>
      </w:r>
      <w:r w:rsidR="00012D5C">
        <w:rPr>
          <w:rFonts w:ascii="Arial" w:hAnsi="Arial" w:cs="Arial"/>
          <w:lang w:val="en-US"/>
        </w:rPr>
        <w:t>.</w:t>
      </w:r>
      <w:r w:rsidR="004D334B">
        <w:rPr>
          <w:rFonts w:ascii="Arial" w:hAnsi="Arial" w:cs="Arial"/>
          <w:lang w:val="en-US"/>
        </w:rPr>
        <w:t>1</w:t>
      </w:r>
      <w:r w:rsidR="00012D5C">
        <w:rPr>
          <w:rFonts w:ascii="Arial" w:hAnsi="Arial" w:cs="Arial"/>
          <w:lang w:val="en-US"/>
        </w:rPr>
        <w:t>.</w:t>
      </w:r>
      <w:r w:rsidR="0033634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02DEEBB3"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MHz. Given the ECC decision the work was at RAN#90 approved to start in RAN4#98 [1].</w:t>
      </w:r>
    </w:p>
    <w:p w14:paraId="3D04F5FD"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[3]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44AFFEF8" w14:textId="77777777" w:rsidR="0000019C" w:rsidRDefault="0000019C" w:rsidP="00F13FF7">
      <w:pPr>
        <w:pStyle w:val="ListParagraph"/>
        <w:numPr>
          <w:ilvl w:val="0"/>
          <w:numId w:val="15"/>
        </w:numPr>
        <w:spacing w:after="0"/>
        <w:textAlignment w:val="auto"/>
      </w:pPr>
      <w:bookmarkStart w:id="3"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2ED55B8B" w14:textId="77777777" w:rsidR="0000019C" w:rsidRDefault="0000019C" w:rsidP="00F13FF7">
      <w:pPr>
        <w:pStyle w:val="ListParagraph"/>
        <w:numPr>
          <w:ilvl w:val="1"/>
          <w:numId w:val="15"/>
        </w:numPr>
        <w:spacing w:after="0"/>
        <w:textAlignment w:val="auto"/>
      </w:pPr>
      <w:r>
        <w:t>If a new band is needed, determine the band plan for unlicensed operation in the range 5945-6425 MHz</w:t>
      </w:r>
    </w:p>
    <w:bookmarkEnd w:id="3"/>
    <w:p w14:paraId="4A25A91B" w14:textId="77777777" w:rsidR="0000019C" w:rsidRDefault="0000019C" w:rsidP="00F13FF7">
      <w:pPr>
        <w:pStyle w:val="ListParagraph"/>
        <w:numPr>
          <w:ilvl w:val="0"/>
          <w:numId w:val="15"/>
        </w:numPr>
        <w:spacing w:after="0"/>
        <w:textAlignment w:val="auto"/>
      </w:pPr>
      <w:r>
        <w:t xml:space="preserve">Define or update (if needed) system parameters </w:t>
      </w:r>
      <w:r w:rsidRPr="00C74EA3">
        <w:rPr>
          <w:snapToGrid w:val="0"/>
          <w:lang w:eastAsia="ja-JP"/>
        </w:rPr>
        <w:t>such as channel bandwidths and channel arrangements</w:t>
      </w:r>
    </w:p>
    <w:p w14:paraId="0D2504EC" w14:textId="38CA0BBC" w:rsidR="0000019C" w:rsidRDefault="0000019C" w:rsidP="00F13FF7">
      <w:pPr>
        <w:pStyle w:val="ListParagraph"/>
        <w:numPr>
          <w:ilvl w:val="0"/>
          <w:numId w:val="15"/>
        </w:numPr>
        <w:spacing w:after="0"/>
        <w:textAlignment w:val="auto"/>
      </w:pPr>
      <w:r>
        <w:t>Define or update (if needed) transmitter and receiver characteristics requirements for the UE</w:t>
      </w:r>
    </w:p>
    <w:p w14:paraId="22E4F612" w14:textId="77777777" w:rsidR="004B52D8" w:rsidRDefault="004B52D8" w:rsidP="0000019C"/>
    <w:p w14:paraId="603A8788" w14:textId="630DC900" w:rsidR="0000019C" w:rsidRDefault="0000019C" w:rsidP="0000019C">
      <w:r>
        <w:t xml:space="preserve">During RAN4#98 a WF was agreed in [4] including the following </w:t>
      </w:r>
      <w:r w:rsidR="00CE2EA3">
        <w:t xml:space="preserve">general </w:t>
      </w:r>
      <w:r>
        <w:t>agreements:</w:t>
      </w:r>
    </w:p>
    <w:p w14:paraId="406E5648" w14:textId="77777777" w:rsidR="0000019C" w:rsidRDefault="0000019C" w:rsidP="0000019C">
      <w:r>
        <w:rPr>
          <w:noProof/>
          <w:sz w:val="16"/>
        </w:rPr>
        <mc:AlternateContent>
          <mc:Choice Requires="wps">
            <w:drawing>
              <wp:inline distT="0" distB="0" distL="0" distR="0" wp14:anchorId="42572F4F" wp14:editId="25BEB574">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5274EAF2" w14:textId="77777777" w:rsidR="0000019C" w:rsidRPr="003C3505" w:rsidRDefault="0000019C" w:rsidP="0000019C">
                            <w:pPr>
                              <w:tabs>
                                <w:tab w:val="num" w:pos="720"/>
                              </w:tabs>
                              <w:spacing w:after="0"/>
                              <w:rPr>
                                <w:b/>
                                <w:bCs/>
                                <w:u w:val="single"/>
                              </w:rPr>
                            </w:pPr>
                            <w:r w:rsidRPr="003C3505">
                              <w:rPr>
                                <w:b/>
                                <w:bCs/>
                                <w:u w:val="single"/>
                              </w:rPr>
                              <w:t>General - Band plan:</w:t>
                            </w:r>
                          </w:p>
                          <w:p w14:paraId="6A662E49" w14:textId="77777777" w:rsidR="0000019C" w:rsidRPr="00DA4DDA" w:rsidRDefault="0000019C" w:rsidP="00F13FF7">
                            <w:pPr>
                              <w:numPr>
                                <w:ilvl w:val="0"/>
                                <w:numId w:val="16"/>
                              </w:numPr>
                              <w:spacing w:after="0"/>
                              <w:rPr>
                                <w:lang w:eastAsia="x-none"/>
                              </w:rPr>
                            </w:pPr>
                            <w:r w:rsidRPr="00DA4DDA">
                              <w:rPr>
                                <w:lang w:val="en-US" w:eastAsia="x-none"/>
                              </w:rPr>
                              <w:t>Unlicensed operation in the range 5945-6425 MHz can be introduced by:</w:t>
                            </w:r>
                          </w:p>
                          <w:p w14:paraId="6D0AA7B2" w14:textId="77777777" w:rsidR="0000019C" w:rsidRPr="00DA4DDA" w:rsidRDefault="0000019C"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4CD03732" w14:textId="77777777" w:rsidR="0000019C" w:rsidRPr="00DA4DDA" w:rsidRDefault="0000019C"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AE269C7" w14:textId="77777777" w:rsidR="0000019C" w:rsidRPr="00DA4DDA" w:rsidRDefault="0000019C" w:rsidP="00F13FF7">
                            <w:pPr>
                              <w:numPr>
                                <w:ilvl w:val="1"/>
                                <w:numId w:val="16"/>
                              </w:numPr>
                              <w:spacing w:after="0"/>
                              <w:rPr>
                                <w:lang w:eastAsia="x-none"/>
                              </w:rPr>
                            </w:pPr>
                            <w:r w:rsidRPr="00DA4DDA">
                              <w:rPr>
                                <w:lang w:eastAsia="x-none"/>
                              </w:rPr>
                              <w:t xml:space="preserve">Option 2: Defining a new band n[xx] </w:t>
                            </w:r>
                          </w:p>
                          <w:p w14:paraId="0B00F7B9" w14:textId="77777777" w:rsidR="0000019C" w:rsidRPr="00DA4DDA" w:rsidRDefault="0000019C"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3F2C3492" w14:textId="77777777" w:rsidR="0000019C" w:rsidRPr="003C3505" w:rsidRDefault="0000019C"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1DE9A001" w14:textId="77777777" w:rsidR="0000019C" w:rsidRPr="007B125D" w:rsidRDefault="0000019C" w:rsidP="0000019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42572F4F" id="_x0000_t202" coordsize="21600,21600" o:spt="202" path="m,l,21600r21600,l21600,xe">
                <v:stroke joinstyle="miter"/>
                <v:path gradientshapeok="t" o:connecttype="rect"/>
              </v:shapetype>
              <v:shape id="Text Box 1" o:spid="_x0000_s1026"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">
                <v:textbox>
                  <w:txbxContent>
                    <w:p w14:paraId="5274EAF2" w14:textId="77777777" w:rsidR="0000019C" w:rsidRPr="003C3505" w:rsidRDefault="0000019C" w:rsidP="0000019C">
                      <w:pPr>
                        <w:tabs>
                          <w:tab w:val="num" w:pos="720"/>
                        </w:tabs>
                        <w:spacing w:after="0"/>
                        <w:rPr>
                          <w:b/>
                          <w:bCs/>
                          <w:u w:val="single"/>
                        </w:rPr>
                      </w:pPr>
                      <w:r w:rsidRPr="003C3505">
                        <w:rPr>
                          <w:b/>
                          <w:bCs/>
                          <w:u w:val="single"/>
                        </w:rPr>
                        <w:t>General - Band plan:</w:t>
                      </w:r>
                    </w:p>
                    <w:p w14:paraId="6A662E49" w14:textId="77777777" w:rsidR="0000019C" w:rsidRPr="00DA4DDA" w:rsidRDefault="0000019C" w:rsidP="00F13FF7">
                      <w:pPr>
                        <w:numPr>
                          <w:ilvl w:val="0"/>
                          <w:numId w:val="16"/>
                        </w:numPr>
                        <w:spacing w:after="0"/>
                        <w:rPr>
                          <w:lang w:eastAsia="x-none"/>
                        </w:rPr>
                      </w:pPr>
                      <w:r w:rsidRPr="00DA4DDA">
                        <w:rPr>
                          <w:lang w:val="en-US" w:eastAsia="x-none"/>
                        </w:rPr>
                        <w:t>Unlicensed operation in the range 5945-6425 MHz can be introduced by:</w:t>
                      </w:r>
                    </w:p>
                    <w:p w14:paraId="6D0AA7B2" w14:textId="77777777" w:rsidR="0000019C" w:rsidRPr="00DA4DDA" w:rsidRDefault="0000019C"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4CD03732" w14:textId="77777777" w:rsidR="0000019C" w:rsidRPr="00DA4DDA" w:rsidRDefault="0000019C"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AE269C7" w14:textId="77777777" w:rsidR="0000019C" w:rsidRPr="00DA4DDA" w:rsidRDefault="0000019C" w:rsidP="00F13FF7">
                      <w:pPr>
                        <w:numPr>
                          <w:ilvl w:val="1"/>
                          <w:numId w:val="16"/>
                        </w:numPr>
                        <w:spacing w:after="0"/>
                        <w:rPr>
                          <w:lang w:eastAsia="x-none"/>
                        </w:rPr>
                      </w:pPr>
                      <w:r w:rsidRPr="00DA4DDA">
                        <w:rPr>
                          <w:lang w:eastAsia="x-none"/>
                        </w:rPr>
                        <w:t xml:space="preserve">Option 2: Defining a new band n[xx] </w:t>
                      </w:r>
                    </w:p>
                    <w:p w14:paraId="0B00F7B9" w14:textId="77777777" w:rsidR="0000019C" w:rsidRPr="00DA4DDA" w:rsidRDefault="0000019C"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3F2C3492" w14:textId="77777777" w:rsidR="0000019C" w:rsidRPr="003C3505" w:rsidRDefault="0000019C"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1DE9A001" w14:textId="77777777" w:rsidR="0000019C" w:rsidRPr="007B125D" w:rsidRDefault="0000019C" w:rsidP="0000019C">
                      <w:pPr>
                        <w:spacing w:after="0"/>
                        <w:rPr>
                          <w:lang w:val="en-CA" w:eastAsia="x-none"/>
                        </w:rPr>
                      </w:pPr>
                    </w:p>
                  </w:txbxContent>
                </v:textbox>
                <w10:anchorlock/>
              </v:shape>
            </w:pict>
          </mc:Fallback>
        </mc:AlternateContent>
      </w:r>
    </w:p>
    <w:p w14:paraId="63F0D4E2" w14:textId="77777777" w:rsidR="0000019C" w:rsidRDefault="0000019C" w:rsidP="0000019C">
      <w:r>
        <w:rPr>
          <w:noProof/>
          <w:sz w:val="16"/>
        </w:rPr>
        <mc:AlternateContent>
          <mc:Choice Requires="wps">
            <w:drawing>
              <wp:inline distT="0" distB="0" distL="0" distR="0" wp14:anchorId="2043EF1F" wp14:editId="693932C7">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26AC0D79" w14:textId="77777777" w:rsidR="0000019C" w:rsidRPr="003C3505" w:rsidRDefault="0000019C" w:rsidP="0000019C">
                            <w:pPr>
                              <w:tabs>
                                <w:tab w:val="num" w:pos="720"/>
                              </w:tabs>
                              <w:spacing w:after="0"/>
                              <w:rPr>
                                <w:b/>
                                <w:bCs/>
                                <w:u w:val="single"/>
                              </w:rPr>
                            </w:pPr>
                            <w:r w:rsidRPr="000632FD">
                              <w:rPr>
                                <w:b/>
                                <w:bCs/>
                                <w:u w:val="single"/>
                              </w:rPr>
                              <w:t>General - LPI and VLP deployment</w:t>
                            </w:r>
                            <w:r w:rsidRPr="003C3505">
                              <w:rPr>
                                <w:b/>
                                <w:bCs/>
                                <w:u w:val="single"/>
                              </w:rPr>
                              <w:t>:</w:t>
                            </w:r>
                          </w:p>
                          <w:p w14:paraId="318D9CE5" w14:textId="77777777" w:rsidR="0000019C" w:rsidRPr="000632FD" w:rsidRDefault="0000019C" w:rsidP="00F13FF7">
                            <w:pPr>
                              <w:numPr>
                                <w:ilvl w:val="0"/>
                                <w:numId w:val="17"/>
                              </w:numPr>
                              <w:spacing w:after="0"/>
                              <w:rPr>
                                <w:lang w:eastAsia="x-none"/>
                              </w:rPr>
                            </w:pPr>
                            <w:r w:rsidRPr="000632FD">
                              <w:rPr>
                                <w:lang w:eastAsia="x-none"/>
                              </w:rPr>
                              <w:t>LPI devices to be supported by 3GPP Specifications</w:t>
                            </w:r>
                          </w:p>
                          <w:p w14:paraId="20C8D10A" w14:textId="77777777" w:rsidR="0000019C" w:rsidRPr="000632FD" w:rsidRDefault="0000019C" w:rsidP="00F13FF7">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530829EC" w14:textId="77777777" w:rsidR="0000019C" w:rsidRPr="000632FD" w:rsidRDefault="0000019C" w:rsidP="00F13FF7">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7B3D32E6" w14:textId="77777777" w:rsidR="0000019C" w:rsidRPr="000632FD" w:rsidRDefault="0000019C" w:rsidP="00F13FF7">
                            <w:pPr>
                              <w:numPr>
                                <w:ilvl w:val="0"/>
                                <w:numId w:val="20"/>
                              </w:numPr>
                              <w:spacing w:after="0"/>
                              <w:rPr>
                                <w:lang w:eastAsia="x-none"/>
                              </w:rPr>
                            </w:pPr>
                            <w:r w:rsidRPr="000632FD">
                              <w:rPr>
                                <w:lang w:eastAsia="x-none"/>
                              </w:rPr>
                              <w:t>VLP deployment and device types are subject to further checking of regulations</w:t>
                            </w:r>
                          </w:p>
                          <w:p w14:paraId="75D69E88" w14:textId="77777777" w:rsidR="0000019C" w:rsidRPr="007B125D" w:rsidRDefault="0000019C" w:rsidP="0000019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043EF1F" id="Text Box 2" o:spid="_x0000_s1027" type="#_x0000_t202" style="width:481.55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">
                <v:textbox>
                  <w:txbxContent>
                    <w:p w14:paraId="26AC0D79" w14:textId="77777777" w:rsidR="0000019C" w:rsidRPr="003C3505" w:rsidRDefault="0000019C" w:rsidP="0000019C">
                      <w:pPr>
                        <w:tabs>
                          <w:tab w:val="num" w:pos="720"/>
                        </w:tabs>
                        <w:spacing w:after="0"/>
                        <w:rPr>
                          <w:b/>
                          <w:bCs/>
                          <w:u w:val="single"/>
                        </w:rPr>
                      </w:pPr>
                      <w:r w:rsidRPr="000632FD">
                        <w:rPr>
                          <w:b/>
                          <w:bCs/>
                          <w:u w:val="single"/>
                        </w:rPr>
                        <w:t>General - LPI and VLP deployment</w:t>
                      </w:r>
                      <w:r w:rsidRPr="003C3505">
                        <w:rPr>
                          <w:b/>
                          <w:bCs/>
                          <w:u w:val="single"/>
                        </w:rPr>
                        <w:t>:</w:t>
                      </w:r>
                    </w:p>
                    <w:p w14:paraId="318D9CE5" w14:textId="77777777" w:rsidR="0000019C" w:rsidRPr="000632FD" w:rsidRDefault="0000019C" w:rsidP="00F13FF7">
                      <w:pPr>
                        <w:numPr>
                          <w:ilvl w:val="0"/>
                          <w:numId w:val="17"/>
                        </w:numPr>
                        <w:spacing w:after="0"/>
                        <w:rPr>
                          <w:lang w:eastAsia="x-none"/>
                        </w:rPr>
                      </w:pPr>
                      <w:r w:rsidRPr="000632FD">
                        <w:rPr>
                          <w:lang w:eastAsia="x-none"/>
                        </w:rPr>
                        <w:t>LPI devices to be supported by 3GPP Specifications</w:t>
                      </w:r>
                    </w:p>
                    <w:p w14:paraId="20C8D10A" w14:textId="77777777" w:rsidR="0000019C" w:rsidRPr="000632FD" w:rsidRDefault="0000019C" w:rsidP="00F13FF7">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530829EC" w14:textId="77777777" w:rsidR="0000019C" w:rsidRPr="000632FD" w:rsidRDefault="0000019C" w:rsidP="00F13FF7">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7B3D32E6" w14:textId="77777777" w:rsidR="0000019C" w:rsidRPr="000632FD" w:rsidRDefault="0000019C" w:rsidP="00F13FF7">
                      <w:pPr>
                        <w:numPr>
                          <w:ilvl w:val="0"/>
                          <w:numId w:val="20"/>
                        </w:numPr>
                        <w:spacing w:after="0"/>
                        <w:rPr>
                          <w:lang w:eastAsia="x-none"/>
                        </w:rPr>
                      </w:pPr>
                      <w:r w:rsidRPr="000632FD">
                        <w:rPr>
                          <w:lang w:eastAsia="x-none"/>
                        </w:rPr>
                        <w:t>VLP deployment and device types are subject to further checking of regulations</w:t>
                      </w:r>
                    </w:p>
                    <w:p w14:paraId="75D69E88" w14:textId="77777777" w:rsidR="0000019C" w:rsidRPr="007B125D" w:rsidRDefault="0000019C" w:rsidP="0000019C">
                      <w:pPr>
                        <w:spacing w:after="0"/>
                        <w:rPr>
                          <w:lang w:val="en-CA" w:eastAsia="x-none"/>
                        </w:rPr>
                      </w:pPr>
                    </w:p>
                  </w:txbxContent>
                </v:textbox>
                <w10:anchorlock/>
              </v:shape>
            </w:pict>
          </mc:Fallback>
        </mc:AlternateContent>
      </w:r>
    </w:p>
    <w:p w14:paraId="2D2FA64A" w14:textId="250837F9" w:rsidR="00C23D68" w:rsidRDefault="00C23D68" w:rsidP="00C23D68">
      <w:r>
        <w:t>During RAN4#98bis a WF was agreed in [5] including the following general agreements:</w:t>
      </w:r>
    </w:p>
    <w:p w14:paraId="47581FE7" w14:textId="09F1871B" w:rsidR="00282984" w:rsidRDefault="00282984" w:rsidP="00C23D68">
      <w:r>
        <w:rPr>
          <w:noProof/>
          <w:sz w:val="16"/>
        </w:rPr>
        <w:lastRenderedPageBreak/>
        <mc:AlternateContent>
          <mc:Choice Requires="wps">
            <w:drawing>
              <wp:inline distT="0" distB="0" distL="0" distR="0" wp14:anchorId="7885B6E2" wp14:editId="71574D43">
                <wp:extent cx="6115685" cy="162560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7885B6E2" id="Text Box 4" o:spid="_x0000_s1028"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">
                <v:textbo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v:textbox>
                <w10:anchorlock/>
              </v:shape>
            </w:pict>
          </mc:Fallback>
        </mc:AlternateContent>
      </w:r>
    </w:p>
    <w:p w14:paraId="11D8C7BD" w14:textId="435888D4" w:rsidR="00BB4FB8" w:rsidRDefault="00BB4FB8" w:rsidP="00C23D68">
      <w:r>
        <w:rPr>
          <w:noProof/>
          <w:sz w:val="16"/>
        </w:rPr>
        <mc:AlternateContent>
          <mc:Choice Requires="wps">
            <w:drawing>
              <wp:inline distT="0" distB="0" distL="0" distR="0" wp14:anchorId="36861624" wp14:editId="32D36F5A">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6861624" id="Text Box 5" o:spid="_x0000_s1029"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">
                <v:textbo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v:textbox>
                <w10:anchorlock/>
              </v:shape>
            </w:pict>
          </mc:Fallback>
        </mc:AlternateContent>
      </w:r>
    </w:p>
    <w:p w14:paraId="30CB80C5" w14:textId="64BC3DDB" w:rsidR="00282984" w:rsidRDefault="00282984" w:rsidP="00C23D68">
      <w:r>
        <w:rPr>
          <w:noProof/>
          <w:sz w:val="16"/>
        </w:rPr>
        <mc:AlternateContent>
          <mc:Choice Requires="wps">
            <w:drawing>
              <wp:inline distT="0" distB="0" distL="0" distR="0" wp14:anchorId="249DE449" wp14:editId="67EDAB55">
                <wp:extent cx="6115685" cy="736600"/>
                <wp:effectExtent l="0" t="0" r="1841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6600"/>
                        </a:xfrm>
                        <a:prstGeom prst="rect">
                          <a:avLst/>
                        </a:prstGeom>
                        <a:solidFill>
                          <a:srgbClr val="FFFFFF"/>
                        </a:solidFill>
                        <a:ln w="9525">
                          <a:solidFill>
                            <a:srgbClr val="000000"/>
                          </a:solidFill>
                          <a:miter lim="800000"/>
                          <a:headEnd/>
                          <a:tailEnd/>
                        </a:ln>
                      </wps:spPr>
                      <wps:txb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49DE449" id="Text Box 3" o:spid="_x0000_s1030" type="#_x0000_t202" style="width:481.5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0z5LQIAAFc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">
                <v:textbo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v:textbox>
                <w10:anchorlock/>
              </v:shape>
            </w:pict>
          </mc:Fallback>
        </mc:AlternateContent>
      </w:r>
    </w:p>
    <w:p w14:paraId="72730A18" w14:textId="0A4ED1B6" w:rsidR="0000019C" w:rsidRPr="00D304B8" w:rsidRDefault="0000019C" w:rsidP="0000019C">
      <w:r>
        <w:t>The objectives of the WID together with the agreements so far are discussed further in this contribution.</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28FB1AEF" w14:textId="60654408" w:rsidR="003F1E51" w:rsidRDefault="00AC6F3E" w:rsidP="00AA1942">
      <w:pPr>
        <w:rPr>
          <w:rFonts w:eastAsia="Batang"/>
          <w:lang w:val="en-US" w:eastAsia="ko-KR"/>
        </w:rPr>
      </w:pPr>
      <w:r>
        <w:t>As listed in the WF</w:t>
      </w:r>
      <w:r w:rsidR="00791B65">
        <w:t>s</w:t>
      </w:r>
      <w:r>
        <w:t xml:space="preserve"> [4</w:t>
      </w:r>
      <w:r w:rsidR="00791B65">
        <w:t xml:space="preserve"> and 5</w:t>
      </w:r>
      <w:r>
        <w:t xml:space="preserve">] two options are discussed for the introduction of a NR band for </w:t>
      </w:r>
      <w:r w:rsidRPr="00380CBE">
        <w:t>unlicensed operation in Europe</w:t>
      </w:r>
      <w:r>
        <w:t xml:space="preserve"> in the frequency range </w:t>
      </w:r>
      <w:r w:rsidRPr="00391088">
        <w:rPr>
          <w:rFonts w:eastAsia="Batang"/>
          <w:lang w:val="en-US" w:eastAsia="ko-KR"/>
        </w:rPr>
        <w:t>5945 MHz to 6425 MHz</w:t>
      </w:r>
      <w:r>
        <w:rPr>
          <w:rFonts w:eastAsia="Batang"/>
          <w:lang w:val="en-US" w:eastAsia="ko-KR"/>
        </w:rPr>
        <w:t>.</w:t>
      </w:r>
      <w:r w:rsidR="00EB18BB">
        <w:rPr>
          <w:rFonts w:eastAsia="Batang"/>
          <w:lang w:val="en-US" w:eastAsia="ko-KR"/>
        </w:rPr>
        <w:t xml:space="preserve"> The choice is to either leverage already defined n96 or introduce a new band. As argued in </w:t>
      </w:r>
      <w:r w:rsidR="00E744B2">
        <w:rPr>
          <w:rFonts w:eastAsia="Batang"/>
          <w:lang w:val="en-US" w:eastAsia="ko-KR"/>
        </w:rPr>
        <w:t xml:space="preserve">previous RAN4#98 </w:t>
      </w:r>
      <w:r w:rsidR="00DF13F7">
        <w:rPr>
          <w:rFonts w:eastAsia="Batang"/>
          <w:lang w:val="en-US" w:eastAsia="ko-KR"/>
        </w:rPr>
        <w:t xml:space="preserve">and RAN4#98bis </w:t>
      </w:r>
      <w:r w:rsidR="00E744B2">
        <w:rPr>
          <w:rFonts w:eastAsia="Batang"/>
          <w:lang w:val="en-US" w:eastAsia="ko-KR"/>
        </w:rPr>
        <w:t xml:space="preserve">meeting our opinion is that </w:t>
      </w:r>
      <w:r w:rsidR="00144839">
        <w:rPr>
          <w:rFonts w:eastAsia="Batang"/>
          <w:lang w:val="en-US" w:eastAsia="ko-KR"/>
        </w:rPr>
        <w:t>there is no need for a new band as we can utilize n96 with additional restriction</w:t>
      </w:r>
      <w:r w:rsidR="00055760">
        <w:rPr>
          <w:rFonts w:eastAsia="Batang"/>
          <w:lang w:val="en-US" w:eastAsia="ko-KR"/>
        </w:rPr>
        <w:t>s</w:t>
      </w:r>
      <w:r w:rsidR="00144839">
        <w:rPr>
          <w:rFonts w:eastAsia="Batang"/>
          <w:lang w:val="en-US" w:eastAsia="ko-KR"/>
        </w:rPr>
        <w:t xml:space="preserve"> </w:t>
      </w:r>
      <w:r w:rsidR="00055760">
        <w:rPr>
          <w:rFonts w:eastAsia="Batang"/>
          <w:lang w:val="en-US" w:eastAsia="ko-KR"/>
        </w:rPr>
        <w:t xml:space="preserve">specific for </w:t>
      </w:r>
      <w:r w:rsidR="005402C4">
        <w:rPr>
          <w:rFonts w:eastAsia="Batang"/>
          <w:lang w:val="en-US" w:eastAsia="ko-KR"/>
        </w:rPr>
        <w:t>Europe</w:t>
      </w:r>
      <w:r w:rsidR="00283AD7">
        <w:rPr>
          <w:rFonts w:eastAsia="Batang"/>
          <w:lang w:val="en-US" w:eastAsia="ko-KR"/>
        </w:rPr>
        <w:t xml:space="preserve"> (EU)</w:t>
      </w:r>
      <w:r w:rsidR="001119A9">
        <w:rPr>
          <w:rFonts w:eastAsia="Batang"/>
          <w:lang w:val="en-US" w:eastAsia="ko-KR"/>
        </w:rPr>
        <w:t xml:space="preserve"> by the </w:t>
      </w:r>
      <w:r w:rsidR="00E311E8" w:rsidRPr="001420B9">
        <w:rPr>
          <w:rFonts w:eastAsia="Batang"/>
          <w:lang w:eastAsia="ko-KR"/>
        </w:rPr>
        <w:t>Harmonised</w:t>
      </w:r>
      <w:r w:rsidR="00E311E8" w:rsidRPr="00E311E8">
        <w:rPr>
          <w:rFonts w:eastAsia="Batang"/>
          <w:lang w:val="en-US" w:eastAsia="ko-KR"/>
        </w:rPr>
        <w:t xml:space="preserve"> Standard</w:t>
      </w:r>
      <w:r w:rsidR="00283AD7">
        <w:rPr>
          <w:rFonts w:eastAsia="Batang"/>
          <w:lang w:val="en-US" w:eastAsia="ko-KR"/>
        </w:rPr>
        <w:t xml:space="preserve"> (HS)</w:t>
      </w:r>
      <w:r w:rsidR="00E311E8" w:rsidRPr="00E311E8">
        <w:rPr>
          <w:rFonts w:eastAsia="Batang"/>
          <w:lang w:val="en-US" w:eastAsia="ko-KR"/>
        </w:rPr>
        <w:t xml:space="preserve"> for access to radio spectrum in the 6 GHz range</w:t>
      </w:r>
      <w:r w:rsidR="001420B9">
        <w:rPr>
          <w:rFonts w:eastAsia="Batang"/>
          <w:lang w:val="en-US" w:eastAsia="ko-KR"/>
        </w:rPr>
        <w:t xml:space="preserve"> [2]</w:t>
      </w:r>
      <w:r w:rsidR="00055760">
        <w:rPr>
          <w:rFonts w:eastAsia="Batang"/>
          <w:lang w:val="en-US" w:eastAsia="ko-KR"/>
        </w:rPr>
        <w:t xml:space="preserve">. </w:t>
      </w:r>
      <w:r w:rsidR="0001119B">
        <w:rPr>
          <w:rFonts w:eastAsia="Batang"/>
          <w:lang w:val="en-US" w:eastAsia="ko-KR"/>
        </w:rPr>
        <w:t>As a result, our preference is option 1 from the WF</w:t>
      </w:r>
      <w:r w:rsidR="007E1C38">
        <w:rPr>
          <w:rFonts w:eastAsia="Batang"/>
          <w:lang w:val="en-US" w:eastAsia="ko-KR"/>
        </w:rPr>
        <w:t>s</w:t>
      </w:r>
      <w:r w:rsidR="0001119B">
        <w:rPr>
          <w:rFonts w:eastAsia="Batang"/>
          <w:lang w:val="en-US" w:eastAsia="ko-KR"/>
        </w:rPr>
        <w:t>.</w:t>
      </w:r>
    </w:p>
    <w:p w14:paraId="0CDA704F" w14:textId="2098008E" w:rsidR="003F1E51" w:rsidRDefault="003F1E51" w:rsidP="00FD7D9F">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sidR="00FD7D9F">
        <w:rPr>
          <w:rFonts w:eastAsia="Batang"/>
          <w:b/>
          <w:bCs/>
          <w:lang w:eastAsia="ko-KR"/>
        </w:rPr>
        <w:tab/>
      </w:r>
      <w:r w:rsidRPr="00711EAF">
        <w:rPr>
          <w:rFonts w:eastAsia="Batang"/>
          <w:b/>
          <w:bCs/>
          <w:lang w:eastAsia="ko-KR"/>
        </w:rPr>
        <w:t xml:space="preserve">Introduce the 5945 MHz to 6425 MHz frequency range for unlicensed operation in Europe </w:t>
      </w:r>
      <w:r w:rsidR="00FD7D9F">
        <w:rPr>
          <w:rFonts w:eastAsia="Batang"/>
          <w:b/>
          <w:bCs/>
          <w:lang w:eastAsia="ko-KR"/>
        </w:rPr>
        <w:t>by adopting option 1</w:t>
      </w:r>
      <w:r w:rsidR="002F7784">
        <w:rPr>
          <w:rFonts w:eastAsia="Batang"/>
          <w:b/>
          <w:bCs/>
          <w:lang w:eastAsia="ko-KR"/>
        </w:rPr>
        <w:t xml:space="preserve"> i.e. re-use already defined n96</w:t>
      </w:r>
      <w:r w:rsidRPr="00711EAF">
        <w:rPr>
          <w:rFonts w:eastAsia="Batang"/>
          <w:b/>
          <w:bCs/>
          <w:lang w:eastAsia="ko-KR"/>
        </w:rPr>
        <w:t>.</w:t>
      </w:r>
    </w:p>
    <w:p w14:paraId="025A003C" w14:textId="6189074C" w:rsidR="002F7784" w:rsidRPr="005402C4" w:rsidRDefault="005402C4" w:rsidP="00FD7D9F">
      <w:pPr>
        <w:pStyle w:val="EX"/>
        <w:tabs>
          <w:tab w:val="left" w:pos="426"/>
        </w:tabs>
        <w:overflowPunct/>
        <w:autoSpaceDE/>
        <w:autoSpaceDN/>
        <w:adjustRightInd/>
        <w:ind w:left="1136" w:hanging="1136"/>
        <w:textAlignment w:val="auto"/>
      </w:pPr>
      <w:r w:rsidRPr="005402C4">
        <w:rPr>
          <w:rFonts w:eastAsia="Batang"/>
          <w:lang w:eastAsia="ko-KR"/>
        </w:rPr>
        <w:t xml:space="preserve">The </w:t>
      </w:r>
      <w:r>
        <w:rPr>
          <w:rFonts w:eastAsia="Batang"/>
          <w:lang w:eastAsia="ko-KR"/>
        </w:rPr>
        <w:t xml:space="preserve">needed </w:t>
      </w:r>
      <w:r>
        <w:rPr>
          <w:rFonts w:eastAsia="Batang"/>
          <w:lang w:val="en-US" w:eastAsia="ko-KR"/>
        </w:rPr>
        <w:t>additional restrictions for the UE and BS specification is discussed further in [</w:t>
      </w:r>
      <w:r w:rsidR="00AC3ABE">
        <w:rPr>
          <w:rFonts w:eastAsia="Batang"/>
          <w:lang w:val="en-US" w:eastAsia="ko-KR"/>
        </w:rPr>
        <w:t>6</w:t>
      </w:r>
      <w:r>
        <w:rPr>
          <w:rFonts w:eastAsia="Batang"/>
          <w:lang w:val="en-US" w:eastAsia="ko-KR"/>
        </w:rPr>
        <w:t>] and [</w:t>
      </w:r>
      <w:r w:rsidR="00AC3ABE">
        <w:rPr>
          <w:rFonts w:eastAsia="Batang"/>
          <w:lang w:val="en-US" w:eastAsia="ko-KR"/>
        </w:rPr>
        <w:t>7</w:t>
      </w:r>
      <w:r>
        <w:rPr>
          <w:rFonts w:eastAsia="Batang"/>
          <w:lang w:val="en-US" w:eastAsia="ko-KR"/>
        </w:rPr>
        <w:t xml:space="preserve">] respectively. </w:t>
      </w:r>
    </w:p>
    <w:p w14:paraId="2F7E3528" w14:textId="670D6432" w:rsidR="00170B34" w:rsidRDefault="00170B34" w:rsidP="00170B34">
      <w:r>
        <w:t xml:space="preserve">The reasoning for adopting option 1 is that design used for band n96 follows the approach, also adopted earlier for band n46, which is aligned to the European Harmonised Standard for access to radio spectrum in the 6 GHz range [2]. This implicitly means </w:t>
      </w:r>
      <w:r w:rsidR="00D65EF5">
        <w:t xml:space="preserve">co-existence aspects </w:t>
      </w:r>
      <w:r w:rsidR="0057382C">
        <w:t xml:space="preserve">out of the band as well as within, via e.g. WiFi channel </w:t>
      </w:r>
      <w:r w:rsidR="00FF0924">
        <w:t>alignment,</w:t>
      </w:r>
      <w:r w:rsidR="0057382C">
        <w:t xml:space="preserve"> </w:t>
      </w:r>
      <w:r w:rsidR="00D65EF5">
        <w:t>are considered</w:t>
      </w:r>
      <w:r>
        <w:t xml:space="preserve">.     </w:t>
      </w:r>
    </w:p>
    <w:p w14:paraId="109B5A7B" w14:textId="577675B3" w:rsidR="00AA1942" w:rsidRDefault="00170B34" w:rsidP="00170B34">
      <w:r>
        <w:t xml:space="preserve">The difference from band n96, </w:t>
      </w:r>
      <w:r w:rsidR="007E2AB1">
        <w:t xml:space="preserve">originally </w:t>
      </w:r>
      <w:r>
        <w:t xml:space="preserve">intended for US deployments, and the frequency range </w:t>
      </w:r>
      <w:r w:rsidR="007E2AB1">
        <w:t xml:space="preserve">for </w:t>
      </w:r>
      <w:r w:rsidR="00283AD7">
        <w:rPr>
          <w:rFonts w:eastAsia="Batang"/>
          <w:lang w:val="en-US" w:eastAsia="ko-KR"/>
        </w:rPr>
        <w:t>EU</w:t>
      </w:r>
      <w:r w:rsidR="007E2AB1">
        <w:rPr>
          <w:rFonts w:eastAsia="Batang"/>
          <w:lang w:val="en-US" w:eastAsia="ko-KR"/>
        </w:rPr>
        <w:t xml:space="preserve"> </w:t>
      </w:r>
      <w:r>
        <w:t>is that band n96 starts at 5925 MHz while the EU range starts at 5945 MHz and that the US range goes to 7125 MHz while the EU range stops at 6425 MHz. Even though the starting frequency is different for the US and EU ranges the channel and synchronization raster are still aligned since the 20 MHz shift have already been accounted for in the design of band n96. The main difference is that for the US range will have additional available raster points corresponding to the upper range of band n96 (i.e. 6425 MHz – 7125 MHz).</w:t>
      </w:r>
    </w:p>
    <w:p w14:paraId="26D1EF32" w14:textId="4E6F75C8" w:rsidR="00753A8E" w:rsidRPr="00711EAF" w:rsidRDefault="00753A8E" w:rsidP="00753A8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w:t>
      </w:r>
      <w:r w:rsidR="00A9351D">
        <w:rPr>
          <w:rFonts w:eastAsia="Batang"/>
          <w:b/>
          <w:bCs/>
          <w:lang w:eastAsia="ko-KR"/>
        </w:rPr>
        <w:t>raster’s</w:t>
      </w:r>
      <w:r>
        <w:rPr>
          <w:rFonts w:eastAsia="Batang"/>
          <w:b/>
          <w:bCs/>
          <w:lang w:eastAsia="ko-KR"/>
        </w:rPr>
        <w:t xml:space="preserve"> for n96 </w:t>
      </w:r>
      <w:r w:rsidR="004B315E">
        <w:rPr>
          <w:rFonts w:eastAsia="Batang"/>
          <w:b/>
          <w:bCs/>
          <w:lang w:eastAsia="ko-KR"/>
        </w:rPr>
        <w:t xml:space="preserve">are </w:t>
      </w:r>
      <w:r>
        <w:rPr>
          <w:rFonts w:eastAsia="Batang"/>
          <w:b/>
          <w:bCs/>
          <w:lang w:eastAsia="ko-KR"/>
        </w:rPr>
        <w:t>already aligned to the</w:t>
      </w:r>
      <w:r w:rsidR="003F6D9E">
        <w:rPr>
          <w:rFonts w:eastAsia="Batang"/>
          <w:b/>
          <w:bCs/>
          <w:lang w:eastAsia="ko-KR"/>
        </w:rPr>
        <w:t xml:space="preserve"> channels defined by the European harmonized standard </w:t>
      </w:r>
      <w:r w:rsidR="003F6D9E" w:rsidRPr="003F6D9E">
        <w:rPr>
          <w:rFonts w:eastAsia="Batang"/>
          <w:b/>
          <w:bCs/>
          <w:lang w:eastAsia="ko-KR"/>
        </w:rPr>
        <w:t>EN 303 687</w:t>
      </w:r>
      <w:r w:rsidRPr="00711EAF">
        <w:rPr>
          <w:rFonts w:eastAsia="Batang"/>
          <w:b/>
          <w:bCs/>
          <w:lang w:eastAsia="ko-KR"/>
        </w:rPr>
        <w:t xml:space="preserve">. </w:t>
      </w:r>
    </w:p>
    <w:p w14:paraId="2BE8EE21" w14:textId="77777777" w:rsidR="00753A8E" w:rsidRDefault="00753A8E" w:rsidP="00170B34">
      <w:pPr>
        <w:rPr>
          <w:rFonts w:eastAsia="Batang"/>
          <w:lang w:eastAsia="ko-KR"/>
        </w:rPr>
      </w:pPr>
    </w:p>
    <w:p w14:paraId="4A59E904" w14:textId="15F833FB"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w:t>
      </w:r>
      <w:r w:rsidR="006F5EE8">
        <w:rPr>
          <w:rFonts w:eastAsia="Batang"/>
          <w:lang w:eastAsia="ko-KR"/>
        </w:rPr>
        <w:t>reusing n96</w:t>
      </w:r>
      <w:r w:rsidR="00BA0934">
        <w:rPr>
          <w:rFonts w:eastAsia="Batang"/>
          <w:lang w:eastAsia="ko-KR"/>
        </w:rPr>
        <w:t xml:space="preserve">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w:t>
      </w:r>
      <w:r w:rsidR="00573C38">
        <w:rPr>
          <w:rFonts w:eastAsia="Batang"/>
          <w:lang w:eastAsia="ko-KR"/>
        </w:rPr>
        <w:t xml:space="preserve">other regions/countries the specific regulatory requirements are </w:t>
      </w:r>
      <w:r w:rsidR="00BA0934">
        <w:rPr>
          <w:rFonts w:eastAsia="Batang"/>
          <w:lang w:eastAsia="ko-KR"/>
        </w:rPr>
        <w:t xml:space="preserve">still enforced by </w:t>
      </w:r>
      <w:r w:rsidR="005E3FAF">
        <w:rPr>
          <w:rFonts w:eastAsia="Batang"/>
          <w:lang w:eastAsia="ko-KR"/>
        </w:rPr>
        <w:t>NS signalling for the UE and regulatory compliance requirements for the BS. Further,</w:t>
      </w:r>
      <w:r w:rsidR="00EE4B23">
        <w:rPr>
          <w:rFonts w:eastAsia="Batang"/>
          <w:lang w:eastAsia="ko-KR"/>
        </w:rPr>
        <w:t xml:space="preserve"> there should be no doubt that if/when regulations are ready for </w:t>
      </w:r>
      <w:r w:rsidR="00D40E1E">
        <w:rPr>
          <w:rFonts w:eastAsia="Batang"/>
          <w:lang w:eastAsia="ko-KR"/>
        </w:rPr>
        <w:t>licensed operation in either the same or parts of the same frequency range</w:t>
      </w:r>
      <w:r w:rsidR="00573C38">
        <w:rPr>
          <w:rFonts w:eastAsia="Batang"/>
          <w:lang w:eastAsia="ko-KR"/>
        </w:rPr>
        <w:t>,</w:t>
      </w:r>
      <w:r w:rsidR="00D40E1E">
        <w:rPr>
          <w:rFonts w:eastAsia="Batang"/>
          <w:lang w:eastAsia="ko-KR"/>
        </w:rPr>
        <w:t xml:space="preserve"> a band shall be defined </w:t>
      </w:r>
      <w:r w:rsidR="008F2F73">
        <w:rPr>
          <w:rFonts w:eastAsia="Batang"/>
          <w:lang w:eastAsia="ko-KR"/>
        </w:rPr>
        <w:t>accordingly</w:t>
      </w:r>
      <w:r w:rsidR="000B7C75">
        <w:rPr>
          <w:rFonts w:eastAsia="Batang"/>
          <w:lang w:eastAsia="ko-KR"/>
        </w:rPr>
        <w:t xml:space="preserve"> per normal RAN4 working procedure</w:t>
      </w:r>
      <w:r w:rsidR="00D40E1E">
        <w:rPr>
          <w:rFonts w:eastAsia="Batang"/>
          <w:lang w:eastAsia="ko-KR"/>
        </w:rPr>
        <w:t xml:space="preserve">.  </w:t>
      </w:r>
      <w:r w:rsidR="005E3FAF">
        <w:rPr>
          <w:rFonts w:eastAsia="Batang"/>
          <w:lang w:eastAsia="ko-KR"/>
        </w:rPr>
        <w:t xml:space="preserve"> </w:t>
      </w:r>
    </w:p>
    <w:p w14:paraId="58B74B9D" w14:textId="3546384B" w:rsidR="005E3FAF" w:rsidRPr="00711EAF" w:rsidRDefault="005E3FAF" w:rsidP="005E3FAF">
      <w:pPr>
        <w:ind w:left="1420" w:hanging="1420"/>
        <w:rPr>
          <w:rFonts w:eastAsia="Batang"/>
          <w:b/>
          <w:bCs/>
          <w:lang w:eastAsia="ko-KR"/>
        </w:rPr>
      </w:pPr>
      <w:r w:rsidRPr="00711EAF">
        <w:rPr>
          <w:rFonts w:eastAsia="Batang"/>
          <w:b/>
          <w:bCs/>
          <w:lang w:eastAsia="ko-KR"/>
        </w:rPr>
        <w:t xml:space="preserve">Observation </w:t>
      </w:r>
      <w:r w:rsidR="00A9351D">
        <w:rPr>
          <w:rFonts w:eastAsia="Batang"/>
          <w:b/>
          <w:bCs/>
          <w:lang w:eastAsia="ko-KR"/>
        </w:rPr>
        <w:t>2</w:t>
      </w:r>
      <w:r>
        <w:rPr>
          <w:rFonts w:eastAsia="Batang"/>
          <w:b/>
          <w:bCs/>
          <w:lang w:eastAsia="ko-KR"/>
        </w:rPr>
        <w:t xml:space="preserve">: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 xml:space="preserve">operation does not in any way preclude </w:t>
      </w:r>
      <w:r w:rsidR="000A5822">
        <w:rPr>
          <w:rFonts w:eastAsia="Batang"/>
          <w:b/>
          <w:bCs/>
          <w:lang w:eastAsia="ko-KR"/>
        </w:rPr>
        <w:t>a future</w:t>
      </w:r>
      <w:r>
        <w:rPr>
          <w:rFonts w:eastAsia="Batang"/>
          <w:b/>
          <w:bCs/>
          <w:lang w:eastAsia="ko-KR"/>
        </w:rPr>
        <w:t xml:space="preserve"> </w:t>
      </w:r>
      <w:r w:rsidR="000A5822">
        <w:rPr>
          <w:rFonts w:eastAsia="Batang"/>
          <w:b/>
          <w:bCs/>
          <w:lang w:eastAsia="ko-KR"/>
        </w:rPr>
        <w:t>introduction</w:t>
      </w:r>
      <w:r>
        <w:rPr>
          <w:rFonts w:eastAsia="Batang"/>
          <w:b/>
          <w:bCs/>
          <w:lang w:eastAsia="ko-KR"/>
        </w:rPr>
        <w:t xml:space="preserve"> </w:t>
      </w:r>
      <w:r w:rsidR="006126BE">
        <w:rPr>
          <w:rFonts w:eastAsia="Batang"/>
          <w:b/>
          <w:bCs/>
          <w:lang w:eastAsia="ko-KR"/>
        </w:rPr>
        <w:t>of a licensed band covering either the entire or parts of the same frequency range</w:t>
      </w:r>
      <w:r w:rsidRPr="00711EAF">
        <w:rPr>
          <w:rFonts w:eastAsia="Batang"/>
          <w:b/>
          <w:bCs/>
          <w:lang w:eastAsia="ko-KR"/>
        </w:rPr>
        <w:t xml:space="preserve">. </w:t>
      </w:r>
    </w:p>
    <w:p w14:paraId="395E5DD4" w14:textId="20C0E0A1" w:rsidR="00AA1942" w:rsidRDefault="00AA1942" w:rsidP="00AA1942">
      <w:pPr>
        <w:pStyle w:val="Heading4"/>
      </w:pPr>
      <w:r w:rsidRPr="00AA1942">
        <w:t>LPI and VLP deployment</w:t>
      </w:r>
    </w:p>
    <w:p w14:paraId="58772B80" w14:textId="6DB23272" w:rsidR="002C57C8" w:rsidRDefault="00AA1942" w:rsidP="00AA1942">
      <w:r>
        <w:t xml:space="preserve">When </w:t>
      </w:r>
      <w:r w:rsidR="00BD4C43">
        <w:t xml:space="preserve">reviving the </w:t>
      </w:r>
      <w:r w:rsidR="00D95A41">
        <w:t xml:space="preserve">latest </w:t>
      </w:r>
      <w:r w:rsidR="00BD4C43">
        <w:t>version</w:t>
      </w:r>
      <w:r w:rsidR="00B47058">
        <w:t xml:space="preserve"> 0.0.12</w:t>
      </w:r>
      <w:r w:rsidR="00BD4C43">
        <w:t xml:space="preserve"> of</w:t>
      </w:r>
      <w:r w:rsidR="006A2750">
        <w:t xml:space="preserve"> </w:t>
      </w:r>
      <w:r w:rsidR="00B47058">
        <w:t xml:space="preserve">the </w:t>
      </w:r>
      <w:r w:rsidR="006A2750" w:rsidRPr="006A2750">
        <w:t>Harmonised Standard for access to radio spectrum in the 6 GHz range</w:t>
      </w:r>
      <w:r w:rsidR="00837FF3">
        <w:t xml:space="preserve"> </w:t>
      </w:r>
      <w:r w:rsidR="00B47058">
        <w:t xml:space="preserve">approved </w:t>
      </w:r>
      <w:r w:rsidR="0086365C">
        <w:t>March 12</w:t>
      </w:r>
      <w:r w:rsidR="0086365C" w:rsidRPr="0086365C">
        <w:rPr>
          <w:vertAlign w:val="superscript"/>
        </w:rPr>
        <w:t>th</w:t>
      </w:r>
      <w:r w:rsidR="00C434C9">
        <w:t>, 2021</w:t>
      </w:r>
      <w:r w:rsidR="0086365C">
        <w:t xml:space="preserve"> </w:t>
      </w:r>
      <w:r w:rsidR="00837FF3" w:rsidRPr="006A2750">
        <w:t>[2]</w:t>
      </w:r>
      <w:r w:rsidR="00837FF3">
        <w:t xml:space="preserve">, </w:t>
      </w:r>
      <w:r w:rsidR="0086365C">
        <w:t>it can be found that VLP</w:t>
      </w:r>
      <w:r w:rsidR="008E7B67">
        <w:t xml:space="preserve"> (</w:t>
      </w:r>
      <w:r w:rsidR="008E7B67" w:rsidRPr="008C406B">
        <w:t>Very Low Power</w:t>
      </w:r>
      <w:r w:rsidR="008E7B67">
        <w:t>)</w:t>
      </w:r>
      <w:r w:rsidR="0086365C">
        <w:t xml:space="preserve"> deployment are still</w:t>
      </w:r>
      <w:r w:rsidR="002E550A" w:rsidRPr="002E550A">
        <w:t xml:space="preserve"> </w:t>
      </w:r>
      <w:r w:rsidR="002E550A">
        <w:t>“</w:t>
      </w:r>
      <w:r w:rsidR="002E550A" w:rsidRPr="002E550A">
        <w:rPr>
          <w:i/>
          <w:iCs/>
        </w:rPr>
        <w:t>To be further defined</w:t>
      </w:r>
      <w:r w:rsidR="002E550A">
        <w:t>”</w:t>
      </w:r>
      <w:r w:rsidR="00605BC1">
        <w:t xml:space="preserve">. </w:t>
      </w:r>
      <w:r w:rsidR="0090409E">
        <w:t>As a result</w:t>
      </w:r>
      <w:r w:rsidR="00FB6D4B">
        <w:t>,</w:t>
      </w:r>
      <w:r w:rsidR="0090409E">
        <w:t xml:space="preserve"> if is suggested to prioritize the introduction o</w:t>
      </w:r>
      <w:r w:rsidR="00277BCB">
        <w:t>f LPI</w:t>
      </w:r>
      <w:r w:rsidR="0090409E">
        <w:t xml:space="preserve"> </w:t>
      </w:r>
      <w:r w:rsidR="00FB6D4B">
        <w:t>(</w:t>
      </w:r>
      <w:r w:rsidR="00FB6D4B" w:rsidRPr="008C406B">
        <w:t>Low Power Indoor</w:t>
      </w:r>
      <w:r w:rsidR="00FB6D4B">
        <w:t xml:space="preserve">) </w:t>
      </w:r>
      <w:r w:rsidR="004920F7">
        <w:t xml:space="preserve">by RAN4 </w:t>
      </w:r>
      <w:r w:rsidR="00FB6D4B">
        <w:t xml:space="preserve">but still enable VLP by introducing the requirements already included in </w:t>
      </w:r>
      <w:r w:rsidR="001F45AD">
        <w:t xml:space="preserve">the </w:t>
      </w:r>
      <w:r w:rsidR="001F45AD" w:rsidRPr="006A2750">
        <w:t>Harmonised Standard</w:t>
      </w:r>
      <w:r w:rsidR="00D939CD">
        <w:t xml:space="preserve">. </w:t>
      </w:r>
    </w:p>
    <w:p w14:paraId="1269B07C" w14:textId="5F117B6D" w:rsidR="00C91BF6" w:rsidRDefault="00C91BF6" w:rsidP="0058270C">
      <w:pPr>
        <w:ind w:left="1136" w:hanging="1136"/>
        <w:rPr>
          <w:rFonts w:eastAsia="Batang"/>
          <w:b/>
          <w:bCs/>
          <w:lang w:eastAsia="ko-KR"/>
        </w:rPr>
      </w:pPr>
      <w:r w:rsidRPr="00711EAF">
        <w:rPr>
          <w:rFonts w:eastAsia="Batang"/>
          <w:b/>
          <w:bCs/>
          <w:lang w:eastAsia="ko-KR"/>
        </w:rPr>
        <w:t xml:space="preserve">Proposal </w:t>
      </w:r>
      <w:r w:rsidR="00A9351D">
        <w:rPr>
          <w:rFonts w:eastAsia="Batang"/>
          <w:b/>
          <w:bCs/>
          <w:lang w:eastAsia="ko-KR"/>
        </w:rPr>
        <w:t>2</w:t>
      </w:r>
      <w:r w:rsidRPr="00711EAF">
        <w:rPr>
          <w:rFonts w:eastAsia="Batang"/>
          <w:b/>
          <w:bCs/>
          <w:lang w:eastAsia="ko-KR"/>
        </w:rPr>
        <w:t>:</w:t>
      </w:r>
      <w:r>
        <w:rPr>
          <w:rFonts w:eastAsia="Batang"/>
          <w:b/>
          <w:bCs/>
          <w:lang w:eastAsia="ko-KR"/>
        </w:rPr>
        <w:tab/>
        <w:t>Introduce LPI</w:t>
      </w:r>
      <w:r w:rsidR="005D7392">
        <w:rPr>
          <w:rFonts w:eastAsia="Batang"/>
          <w:b/>
          <w:bCs/>
          <w:lang w:eastAsia="ko-KR"/>
        </w:rPr>
        <w:t xml:space="preserve"> deployment to 3GPP specification with priority but also include VLP</w:t>
      </w:r>
      <w:r w:rsidR="0058270C">
        <w:rPr>
          <w:rFonts w:eastAsia="Batang"/>
          <w:b/>
          <w:bCs/>
          <w:lang w:eastAsia="ko-KR"/>
        </w:rPr>
        <w:t xml:space="preserve"> with available requirements</w:t>
      </w:r>
      <w:r>
        <w:rPr>
          <w:rFonts w:eastAsia="Batang"/>
          <w:b/>
          <w:bCs/>
          <w:lang w:eastAsia="ko-KR"/>
        </w:rPr>
        <w:t>.</w:t>
      </w:r>
    </w:p>
    <w:p w14:paraId="1BBECD95" w14:textId="54C093FA" w:rsidR="00F13FF7" w:rsidRPr="00F13FF7" w:rsidRDefault="00F13FF7" w:rsidP="0058270C">
      <w:pPr>
        <w:ind w:left="1136" w:hanging="1136"/>
        <w:rPr>
          <w:rFonts w:eastAsia="Batang"/>
          <w:lang w:eastAsia="ko-KR"/>
        </w:rPr>
      </w:pPr>
      <w:r>
        <w:rPr>
          <w:rFonts w:eastAsia="Batang"/>
          <w:lang w:eastAsia="ko-KR"/>
        </w:rPr>
        <w:t>In relation to the options listed in the WF from previous meeting [5] it is suggested to adopt option 2.</w:t>
      </w:r>
    </w:p>
    <w:p w14:paraId="4F300BCC" w14:textId="77777777" w:rsidR="000F63E2" w:rsidRDefault="000F63E2" w:rsidP="00F13FF7">
      <w:pPr>
        <w:pStyle w:val="Heading1"/>
        <w:numPr>
          <w:ilvl w:val="0"/>
          <w:numId w:val="14"/>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0847E76E" w14:textId="77777777" w:rsidR="00255211" w:rsidRDefault="00255211" w:rsidP="00255211">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r>
      <w:r w:rsidRPr="00711EAF">
        <w:rPr>
          <w:rFonts w:eastAsia="Batang"/>
          <w:b/>
          <w:bCs/>
          <w:lang w:eastAsia="ko-KR"/>
        </w:rPr>
        <w:t xml:space="preserve">Introduce the 5945 MHz to 6425 MHz frequency range for unlicensed operation in Europe </w:t>
      </w:r>
      <w:r>
        <w:rPr>
          <w:rFonts w:eastAsia="Batang"/>
          <w:b/>
          <w:bCs/>
          <w:lang w:eastAsia="ko-KR"/>
        </w:rPr>
        <w:t>by adopting option 1 i.e. re-use already defined n96</w:t>
      </w:r>
      <w:r w:rsidRPr="00711EAF">
        <w:rPr>
          <w:rFonts w:eastAsia="Batang"/>
          <w:b/>
          <w:bCs/>
          <w:lang w:eastAsia="ko-KR"/>
        </w:rPr>
        <w:t>.</w:t>
      </w:r>
    </w:p>
    <w:p w14:paraId="61338D61" w14:textId="77777777" w:rsidR="00A9351D" w:rsidRDefault="00A9351D" w:rsidP="004A2A8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to the channels defined by the European harmonized standard </w:t>
      </w:r>
      <w:r w:rsidRPr="003F6D9E">
        <w:rPr>
          <w:rFonts w:eastAsia="Batang"/>
          <w:b/>
          <w:bCs/>
          <w:lang w:eastAsia="ko-KR"/>
        </w:rPr>
        <w:t>EN 303 687</w:t>
      </w:r>
    </w:p>
    <w:p w14:paraId="11C3BA80" w14:textId="77777777" w:rsidR="00A9351D" w:rsidRPr="00711EAF" w:rsidRDefault="00A9351D" w:rsidP="00A9351D">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operation does not in any way preclude a future introduction of a licensed band covering either the entire or parts of the same frequency range</w:t>
      </w:r>
      <w:r w:rsidRPr="00711EAF">
        <w:rPr>
          <w:rFonts w:eastAsia="Batang"/>
          <w:b/>
          <w:bCs/>
          <w:lang w:eastAsia="ko-KR"/>
        </w:rPr>
        <w:t xml:space="preserve">. </w:t>
      </w:r>
    </w:p>
    <w:p w14:paraId="463BF2D4" w14:textId="1BAFB161" w:rsidR="00255211" w:rsidRDefault="00255211" w:rsidP="00255211">
      <w:pPr>
        <w:ind w:left="1136" w:hanging="1136"/>
        <w:rPr>
          <w:rFonts w:eastAsia="Batang"/>
          <w:b/>
          <w:bCs/>
          <w:lang w:eastAsia="ko-KR"/>
        </w:rPr>
      </w:pPr>
      <w:r w:rsidRPr="00711EAF">
        <w:rPr>
          <w:rFonts w:eastAsia="Batang"/>
          <w:b/>
          <w:bCs/>
          <w:lang w:eastAsia="ko-KR"/>
        </w:rPr>
        <w:t xml:space="preserve">Proposal </w:t>
      </w:r>
      <w:r w:rsidR="006B4D8F">
        <w:rPr>
          <w:rFonts w:eastAsia="Batang"/>
          <w:b/>
          <w:bCs/>
          <w:lang w:eastAsia="ko-KR"/>
        </w:rPr>
        <w:t>2</w:t>
      </w:r>
      <w:r w:rsidRPr="00711EAF">
        <w:rPr>
          <w:rFonts w:eastAsia="Batang"/>
          <w:b/>
          <w:bCs/>
          <w:lang w:eastAsia="ko-KR"/>
        </w:rPr>
        <w:t>:</w:t>
      </w:r>
      <w:r>
        <w:rPr>
          <w:rFonts w:eastAsia="Batang"/>
          <w:b/>
          <w:bCs/>
          <w:lang w:eastAsia="ko-KR"/>
        </w:rPr>
        <w:tab/>
        <w:t>Introduce LPI deployment to 3GPP specification with priority but also include VLP with available requirements.</w:t>
      </w: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F13FF7">
      <w:pPr>
        <w:pStyle w:val="EX"/>
        <w:numPr>
          <w:ilvl w:val="0"/>
          <w:numId w:val="13"/>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40DE2FC5" w:rsidR="00823AB1" w:rsidRPr="00C9621C" w:rsidRDefault="00823AB1" w:rsidP="00F13FF7">
      <w:pPr>
        <w:pStyle w:val="EX"/>
        <w:numPr>
          <w:ilvl w:val="0"/>
          <w:numId w:val="13"/>
        </w:numPr>
        <w:tabs>
          <w:tab w:val="left" w:pos="426"/>
        </w:tabs>
      </w:pPr>
      <w:r w:rsidRPr="00823AB1">
        <w:rPr>
          <w:lang w:val="en-US"/>
        </w:rPr>
        <w:t xml:space="preserve">Draft EN 303 687 </w:t>
      </w:r>
      <w:r w:rsidR="00E705CA">
        <w:rPr>
          <w:lang w:val="en-US"/>
        </w:rPr>
        <w:t>v</w:t>
      </w:r>
      <w:r w:rsidRPr="00823AB1">
        <w:rPr>
          <w:lang w:val="en-US"/>
        </w:rPr>
        <w:t>0.0.1</w:t>
      </w:r>
      <w:r w:rsidR="00E705CA">
        <w:rPr>
          <w:lang w:val="en-US"/>
        </w:rPr>
        <w:t>2</w:t>
      </w:r>
      <w:r w:rsidR="0018259D">
        <w:rPr>
          <w:lang w:val="en-US"/>
        </w:rPr>
        <w:t>, ETSI BRAN</w:t>
      </w:r>
      <w:r w:rsidRPr="00823AB1">
        <w:rPr>
          <w:lang w:val="en-US"/>
        </w:rPr>
        <w:t xml:space="preserve"> </w:t>
      </w:r>
    </w:p>
    <w:p w14:paraId="01AFB40A" w14:textId="17E7DDB2" w:rsidR="00C9621C" w:rsidRDefault="004A3A1F" w:rsidP="00F13FF7">
      <w:pPr>
        <w:pStyle w:val="EX"/>
        <w:numPr>
          <w:ilvl w:val="0"/>
          <w:numId w:val="13"/>
        </w:numPr>
        <w:tabs>
          <w:tab w:val="left" w:pos="426"/>
        </w:tabs>
      </w:pPr>
      <w:r w:rsidRPr="00472CFB">
        <w:t>RP-200312</w:t>
      </w:r>
      <w:r>
        <w:t xml:space="preserve"> </w:t>
      </w:r>
      <w:r w:rsidRPr="00EE4E91">
        <w:t>Revised WID on NR-based Access to Unlicensed Spectrum</w:t>
      </w:r>
      <w:r w:rsidR="00E74888" w:rsidRPr="00E74888">
        <w:t>; rapporteur: Qualcomm</w:t>
      </w:r>
    </w:p>
    <w:p w14:paraId="3530AACA" w14:textId="7D31E9E6" w:rsidR="00B01EFD" w:rsidRDefault="00B01EFD" w:rsidP="00F13FF7">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00202213" w:rsidRPr="00202213">
        <w:t>Charter Communications</w:t>
      </w:r>
      <w:r w:rsidR="00202213">
        <w:t xml:space="preserve"> Inc. </w:t>
      </w:r>
    </w:p>
    <w:p w14:paraId="7EE714D0" w14:textId="5C89B5DD" w:rsidR="00C23D68" w:rsidRDefault="00C23D68" w:rsidP="00F13FF7">
      <w:pPr>
        <w:pStyle w:val="EX"/>
        <w:numPr>
          <w:ilvl w:val="0"/>
          <w:numId w:val="13"/>
        </w:numPr>
        <w:tabs>
          <w:tab w:val="left" w:pos="426"/>
        </w:tabs>
      </w:pPr>
      <w:r>
        <w:t>R4-210</w:t>
      </w:r>
      <w:r w:rsidR="00282984">
        <w:t>5383</w:t>
      </w:r>
      <w:r>
        <w:t xml:space="preserve">, </w:t>
      </w:r>
      <w:r w:rsidRPr="00B01EFD">
        <w:t>WF on introduction of lower 6GHz NR unlicensed operation for Europe</w:t>
      </w:r>
      <w:r>
        <w:t>, Nokia</w:t>
      </w:r>
    </w:p>
    <w:p w14:paraId="5C441207" w14:textId="5D07F6D9" w:rsidR="00202213" w:rsidRDefault="00BF1AE7" w:rsidP="00F13FF7">
      <w:pPr>
        <w:pStyle w:val="EX"/>
        <w:numPr>
          <w:ilvl w:val="0"/>
          <w:numId w:val="13"/>
        </w:numPr>
        <w:tabs>
          <w:tab w:val="left" w:pos="426"/>
        </w:tabs>
      </w:pPr>
      <w:r w:rsidRPr="00BF1AE7">
        <w:t>R4-21</w:t>
      </w:r>
      <w:r w:rsidR="00DB0E50">
        <w:t>10693</w:t>
      </w:r>
      <w:r w:rsidR="00AC638D">
        <w:t xml:space="preserve">, </w:t>
      </w:r>
      <w:r w:rsidR="00235BC9" w:rsidRPr="00235BC9">
        <w:t>On UE RF aspects for the lower 6GHz NR unlicensed operation</w:t>
      </w:r>
      <w:r w:rsidR="00235BC9">
        <w:t>, Nokia</w:t>
      </w:r>
    </w:p>
    <w:p w14:paraId="18DF3A65" w14:textId="20FE8DE9" w:rsidR="00AA11A8" w:rsidRPr="00823AB1" w:rsidRDefault="00BF1AE7" w:rsidP="00F13FF7">
      <w:pPr>
        <w:pStyle w:val="EX"/>
        <w:numPr>
          <w:ilvl w:val="0"/>
          <w:numId w:val="13"/>
        </w:numPr>
        <w:tabs>
          <w:tab w:val="left" w:pos="426"/>
        </w:tabs>
      </w:pPr>
      <w:r w:rsidRPr="00BF1AE7">
        <w:t>R4-21</w:t>
      </w:r>
      <w:r w:rsidR="00DB0E50">
        <w:t>1069</w:t>
      </w:r>
      <w:r w:rsidR="00B43947">
        <w:t>4</w:t>
      </w:r>
      <w:r w:rsidR="00235BC9">
        <w:t xml:space="preserve">, </w:t>
      </w:r>
      <w:r w:rsidR="00235BC9" w:rsidRPr="00235BC9">
        <w:t xml:space="preserve">On </w:t>
      </w:r>
      <w:r w:rsidR="00235BC9">
        <w:t>BS</w:t>
      </w:r>
      <w:r w:rsidR="00235BC9" w:rsidRPr="00235BC9">
        <w:t xml:space="preserve"> RF aspects for the lower 6GHz NR unlicensed operation</w:t>
      </w:r>
      <w:r w:rsidR="00235BC9">
        <w:t>, Nokia</w:t>
      </w:r>
      <w:bookmarkEnd w:id="2"/>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18"/>
  </w:num>
  <w:num w:numId="4">
    <w:abstractNumId w:val="4"/>
  </w:num>
  <w:num w:numId="5">
    <w:abstractNumId w:val="1"/>
  </w:num>
  <w:num w:numId="6">
    <w:abstractNumId w:val="17"/>
  </w:num>
  <w:num w:numId="7">
    <w:abstractNumId w:val="14"/>
  </w:num>
  <w:num w:numId="8">
    <w:abstractNumId w:val="16"/>
  </w:num>
  <w:num w:numId="9">
    <w:abstractNumId w:val="5"/>
  </w:num>
  <w:num w:numId="10">
    <w:abstractNumId w:val="12"/>
  </w:num>
  <w:num w:numId="11">
    <w:abstractNumId w:val="20"/>
  </w:num>
  <w:num w:numId="12">
    <w:abstractNumId w:val="10"/>
  </w:num>
  <w:num w:numId="13">
    <w:abstractNumId w:val="13"/>
  </w:num>
  <w:num w:numId="14">
    <w:abstractNumId w:val="9"/>
  </w:num>
  <w:num w:numId="15">
    <w:abstractNumId w:val="2"/>
  </w:num>
  <w:num w:numId="16">
    <w:abstractNumId w:val="3"/>
  </w:num>
  <w:num w:numId="17">
    <w:abstractNumId w:val="0"/>
  </w:num>
  <w:num w:numId="18">
    <w:abstractNumId w:val="7"/>
  </w:num>
  <w:num w:numId="19">
    <w:abstractNumId w:val="19"/>
  </w:num>
  <w:num w:numId="20">
    <w:abstractNumId w:val="8"/>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5AIRPNAIUNRU-1328258698-4214</_dlc_DocId>
    <_dlc_DocIdUrl xmlns="71c5aaf6-e6ce-465b-b873-5148d2a4c105">
      <Url>https://nokia.sharepoint.com/sites/c5g/5gradio/_layouts/15/DocIdRedir.aspx?ID=5AIRPNAIUNRU-1328258698-4214</Url>
      <Description>5AIRPNAIUNRU-1328258698-4214</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1515F6-7C06-49DD-8171-4AF44DCD5594}">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3b34c8f0-1ef5-4d1e-bb66-517ce7fe7356"/>
    <ds:schemaRef ds:uri="http://schemas.openxmlformats.org/package/2006/metadata/core-properties"/>
    <ds:schemaRef ds:uri="0b6aed8e-0313-4d17-80ff-d0e5da4931c5"/>
    <ds:schemaRef ds:uri="http://schemas.microsoft.com/office/2006/metadata/properties"/>
  </ds:schemaRefs>
</ds:datastoreItem>
</file>

<file path=customXml/itemProps2.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3.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4.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1020</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6822</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2021-05-11T17:20:00Z</dcterms:created>
  <dcterms:modified xsi:type="dcterms:W3CDTF">2021-05-11T17:20:00Z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15be2973-682b-4e8e-b537-17257c345970</vt:lpwstr>
  </property>
</Properties>
</file>